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F79D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F79D5" w:rsidRPr="00360C7E" w:rsidRDefault="008D329F" w:rsidP="00DF79D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360C7E">
              <w:rPr>
                <w:color w:val="000000"/>
                <w:szCs w:val="22"/>
                <w:lang w:val="el-GR"/>
              </w:rPr>
              <w:t xml:space="preserve"> </w:t>
            </w:r>
          </w:p>
          <w:p w:rsidR="00DF79D5" w:rsidRPr="00DF79D5" w:rsidRDefault="00DF79D5" w:rsidP="00DF79D5">
            <w:pPr>
              <w:suppressAutoHyphens w:val="0"/>
              <w:spacing w:after="0"/>
              <w:jc w:val="center"/>
              <w:rPr>
                <w:rFonts w:ascii="Tahoma" w:hAnsi="Tahoma" w:cs="Tahoma"/>
                <w:bCs/>
                <w:color w:val="000000"/>
                <w:sz w:val="18"/>
                <w:szCs w:val="18"/>
                <w:lang w:val="el-GR"/>
              </w:rPr>
            </w:pPr>
            <w:r w:rsidRPr="00DF79D5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Arduino Mega 2560 Rev3</w:t>
            </w:r>
          </w:p>
          <w:p w:rsidR="008D329F" w:rsidRPr="00360C7E" w:rsidRDefault="008D329F" w:rsidP="00DF79D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60C7E" w:rsidRPr="008D329F" w:rsidTr="00BD18B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bottom"/>
          </w:tcPr>
          <w:p w:rsidR="00DF79D5" w:rsidRPr="00DF79D5" w:rsidRDefault="00DF79D5" w:rsidP="00DF79D5">
            <w:pPr>
              <w:suppressAutoHyphens w:val="0"/>
              <w:spacing w:after="0"/>
              <w:jc w:val="center"/>
              <w:rPr>
                <w:rFonts w:ascii="Tahoma" w:hAnsi="Tahoma" w:cs="Tahoma"/>
                <w:bCs/>
                <w:color w:val="000000"/>
                <w:sz w:val="18"/>
                <w:szCs w:val="18"/>
                <w:lang w:val="el-GR" w:eastAsia="el-GR"/>
              </w:rPr>
            </w:pPr>
            <w:r w:rsidRPr="00DF79D5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Arduino Mega 2560 Rev3</w:t>
            </w:r>
          </w:p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bottom"/>
            <w:hideMark/>
          </w:tcPr>
          <w:p w:rsidR="00360C7E" w:rsidRPr="00DF79D5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 </w:t>
            </w:r>
            <w:r w:rsidR="00DF79D5">
              <w:rPr>
                <w:color w:val="000000"/>
                <w:szCs w:val="22"/>
                <w:lang w:val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60C7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60C7E" w:rsidRPr="008D329F" w:rsidRDefault="00DF79D5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60C7E" w:rsidRPr="008D329F" w:rsidRDefault="00DF79D5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60C7E" w:rsidRPr="008D329F" w:rsidRDefault="00360C7E" w:rsidP="00360C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>
      <w:bookmarkStart w:id="0" w:name="_GoBack"/>
      <w:bookmarkEnd w:id="0"/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60C7E"/>
    <w:rsid w:val="007C3968"/>
    <w:rsid w:val="008D329F"/>
    <w:rsid w:val="009A6F68"/>
    <w:rsid w:val="00D43DFD"/>
    <w:rsid w:val="00DF79D5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5A80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9B01B779</Template>
  <TotalTime>0</TotalTime>
  <Pages>1</Pages>
  <Words>33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2025-12-03T09:15:00Z</dcterms:created>
  <dcterms:modified xsi:type="dcterms:W3CDTF">2025-12-03T09:15:00Z</dcterms:modified>
</cp:coreProperties>
</file>